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1BDED" w14:textId="77777777" w:rsidR="008703CA" w:rsidRDefault="008703CA" w:rsidP="00870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D60042A" w14:textId="77777777" w:rsidR="008703CA" w:rsidRDefault="008703CA" w:rsidP="008703CA">
      <w:pPr>
        <w:pStyle w:val="NoSpacing"/>
        <w:rPr>
          <w:rFonts w:cs="Times New Roman"/>
          <w:szCs w:val="24"/>
        </w:rPr>
      </w:pPr>
    </w:p>
    <w:p w14:paraId="778C9BA4" w14:textId="77777777" w:rsidR="008703CA" w:rsidRDefault="008703CA" w:rsidP="008703CA">
      <w:pPr>
        <w:pStyle w:val="NoSpacing"/>
        <w:rPr>
          <w:rFonts w:cs="Times New Roman"/>
          <w:szCs w:val="24"/>
        </w:rPr>
      </w:pPr>
    </w:p>
    <w:p w14:paraId="683BE15B" w14:textId="77777777" w:rsidR="008703CA" w:rsidRDefault="008703CA" w:rsidP="00870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assault against Christopher </w:t>
      </w:r>
      <w:proofErr w:type="spellStart"/>
      <w:r>
        <w:rPr>
          <w:rFonts w:cs="Times New Roman"/>
          <w:szCs w:val="24"/>
        </w:rPr>
        <w:t>Bankys</w:t>
      </w:r>
      <w:proofErr w:type="spellEnd"/>
      <w:r>
        <w:rPr>
          <w:rFonts w:cs="Times New Roman"/>
          <w:szCs w:val="24"/>
        </w:rPr>
        <w:t xml:space="preserve"> of</w:t>
      </w:r>
    </w:p>
    <w:p w14:paraId="5C4146C9" w14:textId="77777777" w:rsidR="008703CA" w:rsidRDefault="008703CA" w:rsidP="008703CA">
      <w:pPr>
        <w:pStyle w:val="NoSpacing"/>
        <w:rPr>
          <w:rFonts w:cs="Times New Roman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tailor(q.v.), and John Reynold of London, tailor</w:t>
      </w:r>
      <w:r>
        <w:rPr>
          <w:rFonts w:cs="Times New Roman"/>
        </w:rPr>
        <w:t>(q.v.).</w:t>
      </w:r>
    </w:p>
    <w:p w14:paraId="4F4567FB" w14:textId="77777777" w:rsidR="008703CA" w:rsidRDefault="008703CA" w:rsidP="008703CA">
      <w:pPr>
        <w:pStyle w:val="NoSpacing"/>
        <w:rPr>
          <w:rFonts w:cs="Times New Roman"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4B2F5A8" w14:textId="77777777" w:rsidR="008703CA" w:rsidRDefault="008703CA" w:rsidP="008703CA">
      <w:pPr>
        <w:pStyle w:val="NoSpacing"/>
        <w:rPr>
          <w:rFonts w:cs="Times New Roman"/>
          <w:szCs w:val="24"/>
        </w:rPr>
      </w:pPr>
    </w:p>
    <w:p w14:paraId="5086EFF8" w14:textId="77777777" w:rsidR="008703CA" w:rsidRDefault="008703CA" w:rsidP="008703CA">
      <w:pPr>
        <w:pStyle w:val="NoSpacing"/>
        <w:rPr>
          <w:rFonts w:cs="Times New Roman"/>
          <w:szCs w:val="24"/>
        </w:rPr>
      </w:pPr>
    </w:p>
    <w:p w14:paraId="63B0D0F0" w14:textId="77777777" w:rsidR="008703CA" w:rsidRDefault="008703CA" w:rsidP="00870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2024</w:t>
      </w:r>
    </w:p>
    <w:p w14:paraId="2DE0E5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E8208" w14:textId="77777777" w:rsidR="008703CA" w:rsidRDefault="008703CA" w:rsidP="009139A6">
      <w:r>
        <w:separator/>
      </w:r>
    </w:p>
  </w:endnote>
  <w:endnote w:type="continuationSeparator" w:id="0">
    <w:p w14:paraId="7418F4F4" w14:textId="77777777" w:rsidR="008703CA" w:rsidRDefault="008703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4B0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D8E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AB0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0A179" w14:textId="77777777" w:rsidR="008703CA" w:rsidRDefault="008703CA" w:rsidP="009139A6">
      <w:r>
        <w:separator/>
      </w:r>
    </w:p>
  </w:footnote>
  <w:footnote w:type="continuationSeparator" w:id="0">
    <w:p w14:paraId="61D00823" w14:textId="77777777" w:rsidR="008703CA" w:rsidRDefault="008703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B70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4B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FB6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3CA"/>
    <w:rsid w:val="000666E0"/>
    <w:rsid w:val="002510B7"/>
    <w:rsid w:val="00270799"/>
    <w:rsid w:val="005C130B"/>
    <w:rsid w:val="00826F5C"/>
    <w:rsid w:val="008703CA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C75EF"/>
  <w15:chartTrackingRefBased/>
  <w15:docId w15:val="{525933DF-EE9E-4F7B-8201-1BDE0753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03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2024-07-11T10:06:00Z</dcterms:created>
  <dcterms:modified xsi:type="dcterms:W3CDTF">2024-07-11T10:06:00Z</dcterms:modified>
</cp:coreProperties>
</file>